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81" w:rsidRPr="00CC3DAE" w:rsidRDefault="00571F81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1</w:t>
      </w:r>
    </w:p>
    <w:p w:rsidR="00571F81" w:rsidRPr="00020F8C" w:rsidRDefault="00571F81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571F81" w:rsidRPr="009652AB" w:rsidRDefault="00571F81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>
        <w:rPr>
          <w:bCs/>
          <w:color w:val="000000"/>
          <w:szCs w:val="28"/>
        </w:rPr>
        <w:t xml:space="preserve">Передача </w:t>
      </w:r>
      <w:r w:rsidRPr="00383825">
        <w:rPr>
          <w:bCs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020F8C">
        <w:rPr>
          <w:bCs/>
          <w:szCs w:val="28"/>
        </w:rPr>
        <w:t>»</w:t>
      </w:r>
    </w:p>
    <w:p w:rsidR="00571F81" w:rsidRDefault="00571F81" w:rsidP="00D54938">
      <w:pPr>
        <w:spacing w:after="0" w:line="240" w:lineRule="auto"/>
        <w:ind w:left="4820"/>
        <w:jc w:val="both"/>
        <w:rPr>
          <w:szCs w:val="28"/>
        </w:rPr>
      </w:pPr>
    </w:p>
    <w:p w:rsidR="00571F81" w:rsidRDefault="00571F81" w:rsidP="00D54938">
      <w:pPr>
        <w:spacing w:after="0" w:line="240" w:lineRule="auto"/>
        <w:ind w:left="4820"/>
        <w:jc w:val="both"/>
        <w:rPr>
          <w:szCs w:val="28"/>
        </w:rPr>
      </w:pPr>
    </w:p>
    <w:p w:rsidR="00571F81" w:rsidRPr="00DD1891" w:rsidRDefault="00571F81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  <w:lang w:eastAsia="ru-RU"/>
        </w:rPr>
      </w:pPr>
      <w:r w:rsidRPr="00DD1891">
        <w:rPr>
          <w:b/>
          <w:szCs w:val="28"/>
          <w:lang w:eastAsia="ru-RU"/>
        </w:rPr>
        <w:t>Перечень условных обозначений и сокращений:</w:t>
      </w:r>
    </w:p>
    <w:p w:rsidR="00571F81" w:rsidRDefault="00571F81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571F81" w:rsidRDefault="00571F81" w:rsidP="00707E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>дминистративный регламент предоставления муниципальной услуги «</w:t>
      </w:r>
      <w:r>
        <w:rPr>
          <w:bCs/>
          <w:color w:val="000000"/>
          <w:szCs w:val="28"/>
        </w:rPr>
        <w:t xml:space="preserve">Передача </w:t>
      </w:r>
      <w:r w:rsidRPr="00383825">
        <w:rPr>
          <w:bCs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7618F1">
        <w:rPr>
          <w:bCs/>
          <w:szCs w:val="28"/>
        </w:rPr>
        <w:t>»</w:t>
      </w:r>
      <w:r>
        <w:rPr>
          <w:bCs/>
          <w:szCs w:val="28"/>
        </w:rPr>
        <w:t>.</w:t>
      </w:r>
    </w:p>
    <w:p w:rsidR="00571F81" w:rsidRDefault="00571F81" w:rsidP="00707EED">
      <w:pPr>
        <w:spacing w:after="0" w:line="24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</w:t>
      </w:r>
      <w:r>
        <w:rPr>
          <w:rFonts w:ascii="Times New Roman CYR" w:hAnsi="Times New Roman CYR" w:cs="Times New Roman CYR"/>
          <w:szCs w:val="28"/>
        </w:rPr>
        <w:t>з</w:t>
      </w:r>
      <w:r w:rsidRPr="00973402">
        <w:rPr>
          <w:rFonts w:ascii="Times New Roman CYR" w:hAnsi="Times New Roman CYR" w:cs="Times New Roman CYR"/>
          <w:szCs w:val="28"/>
        </w:rPr>
        <w:t>аключени</w:t>
      </w:r>
      <w:r>
        <w:rPr>
          <w:rFonts w:ascii="Times New Roman CYR" w:hAnsi="Times New Roman CYR" w:cs="Times New Roman CYR"/>
          <w:szCs w:val="28"/>
        </w:rPr>
        <w:t>ю</w:t>
      </w:r>
      <w:r w:rsidRPr="00973402">
        <w:rPr>
          <w:rFonts w:ascii="Times New Roman CYR" w:hAnsi="Times New Roman CYR" w:cs="Times New Roman CYR"/>
          <w:szCs w:val="28"/>
        </w:rPr>
        <w:t xml:space="preserve"> нового договора аренды земельного участка без проведения торгов</w:t>
      </w:r>
      <w:r w:rsidRPr="007618F1">
        <w:rPr>
          <w:bCs/>
          <w:szCs w:val="28"/>
        </w:rPr>
        <w:t xml:space="preserve"> на территории сельских поселений муниципального образования Абинский район</w:t>
      </w:r>
      <w:r>
        <w:rPr>
          <w:bCs/>
          <w:szCs w:val="28"/>
        </w:rPr>
        <w:t>.</w:t>
      </w:r>
    </w:p>
    <w:p w:rsidR="00571F81" w:rsidRDefault="00571F81" w:rsidP="00707EED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Cs w:val="28"/>
        </w:rPr>
      </w:pPr>
      <w:r w:rsidRPr="00682943">
        <w:rPr>
          <w:rStyle w:val="1"/>
          <w:rFonts w:ascii="Times New Roman" w:hAnsi="Times New Roman"/>
          <w:szCs w:val="28"/>
        </w:rPr>
        <w:t>Единый портал</w:t>
      </w:r>
      <w:r>
        <w:rPr>
          <w:rStyle w:val="1"/>
          <w:rFonts w:ascii="Times New Roman" w:hAnsi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/>
          <w:szCs w:val="28"/>
        </w:rPr>
        <w:t>федеральн</w:t>
      </w:r>
      <w:r>
        <w:rPr>
          <w:rStyle w:val="1"/>
          <w:rFonts w:ascii="Times New Roman" w:hAnsi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/>
          <w:szCs w:val="28"/>
        </w:rPr>
        <w:t>государственн</w:t>
      </w:r>
      <w:r>
        <w:rPr>
          <w:rStyle w:val="1"/>
          <w:rFonts w:ascii="Times New Roman" w:hAnsi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/>
          <w:szCs w:val="28"/>
        </w:rPr>
        <w:t>информационн</w:t>
      </w:r>
      <w:r>
        <w:rPr>
          <w:rStyle w:val="1"/>
          <w:rFonts w:ascii="Times New Roman" w:hAnsi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/>
          <w:szCs w:val="28"/>
        </w:rPr>
        <w:t>систем</w:t>
      </w:r>
      <w:r>
        <w:rPr>
          <w:rStyle w:val="1"/>
          <w:rFonts w:ascii="Times New Roman" w:hAnsi="Times New Roman"/>
          <w:szCs w:val="28"/>
        </w:rPr>
        <w:t>а</w:t>
      </w:r>
      <w:r w:rsidRPr="00682943">
        <w:rPr>
          <w:rStyle w:val="1"/>
          <w:rFonts w:ascii="Times New Roman" w:hAnsi="Times New Roman"/>
          <w:szCs w:val="28"/>
        </w:rPr>
        <w:t xml:space="preserve"> «Единый портал государственных и муниципальных услуг (функций)»</w:t>
      </w:r>
      <w:r>
        <w:rPr>
          <w:rStyle w:val="1"/>
          <w:rFonts w:ascii="Times New Roman" w:hAnsi="Times New Roman"/>
          <w:szCs w:val="28"/>
        </w:rPr>
        <w:t>.</w:t>
      </w:r>
    </w:p>
    <w:p w:rsidR="00571F81" w:rsidRDefault="00571F81" w:rsidP="00707EED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Cs w:val="28"/>
        </w:rPr>
      </w:pPr>
      <w:r w:rsidRPr="00682943">
        <w:rPr>
          <w:rStyle w:val="1"/>
          <w:rFonts w:ascii="Times New Roman" w:hAnsi="Times New Roman"/>
          <w:szCs w:val="28"/>
        </w:rPr>
        <w:t>Региональный портал</w:t>
      </w:r>
      <w:r>
        <w:rPr>
          <w:rStyle w:val="1"/>
          <w:rFonts w:ascii="Times New Roman" w:hAnsi="Times New Roman"/>
          <w:szCs w:val="28"/>
        </w:rPr>
        <w:t xml:space="preserve"> – г</w:t>
      </w:r>
      <w:r w:rsidRPr="00682943">
        <w:rPr>
          <w:rStyle w:val="1"/>
          <w:rFonts w:ascii="Times New Roman" w:hAnsi="Times New Roman"/>
          <w:szCs w:val="28"/>
        </w:rPr>
        <w:t>осударственн</w:t>
      </w:r>
      <w:r>
        <w:rPr>
          <w:rStyle w:val="1"/>
          <w:rFonts w:ascii="Times New Roman" w:hAnsi="Times New Roman"/>
          <w:szCs w:val="28"/>
        </w:rPr>
        <w:t>ой</w:t>
      </w:r>
      <w:r w:rsidRPr="00682943">
        <w:rPr>
          <w:rStyle w:val="1"/>
          <w:rFonts w:ascii="Times New Roman" w:hAnsi="Times New Roman"/>
          <w:szCs w:val="28"/>
        </w:rPr>
        <w:t xml:space="preserve"> информационной систем</w:t>
      </w:r>
      <w:r>
        <w:rPr>
          <w:rStyle w:val="1"/>
          <w:rFonts w:ascii="Times New Roman" w:hAnsi="Times New Roman"/>
          <w:szCs w:val="28"/>
        </w:rPr>
        <w:t>ы</w:t>
      </w:r>
      <w:r w:rsidRPr="00682943">
        <w:rPr>
          <w:rStyle w:val="1"/>
          <w:rFonts w:ascii="Times New Roman" w:hAnsi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>
        <w:rPr>
          <w:rStyle w:val="1"/>
          <w:rFonts w:ascii="Times New Roman" w:hAnsi="Times New Roman"/>
          <w:szCs w:val="28"/>
        </w:rPr>
        <w:t>.</w:t>
      </w:r>
    </w:p>
    <w:p w:rsidR="00571F81" w:rsidRPr="007618F1" w:rsidRDefault="00571F8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Администрация – администрация муниципального образования Абинский район.</w:t>
      </w:r>
    </w:p>
    <w:p w:rsidR="00571F81" w:rsidRDefault="00571F8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Управление – управление муниципальной собственности администрации муниципального образования Абинский район.</w:t>
      </w:r>
    </w:p>
    <w:p w:rsidR="00571F81" w:rsidRDefault="00571F8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</w:pPr>
      <w:r>
        <w:t>МФЦ – многофункциональный центр.</w:t>
      </w:r>
    </w:p>
    <w:p w:rsidR="00571F81" w:rsidRDefault="00571F81" w:rsidP="00707EED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ЕГРЮЛ – Единый государственный реестр юридических лиц.</w:t>
      </w:r>
      <w:bookmarkStart w:id="0" w:name="_GoBack"/>
      <w:bookmarkEnd w:id="0"/>
    </w:p>
    <w:p w:rsidR="00571F81" w:rsidRDefault="00571F81" w:rsidP="00707EE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ЕГРН – Единый государственный реестр недвижимости.</w:t>
      </w:r>
    </w:p>
    <w:p w:rsidR="00571F81" w:rsidRDefault="00571F81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</w:p>
    <w:p w:rsidR="00571F81" w:rsidRDefault="00571F81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</w:p>
    <w:p w:rsidR="00571F81" w:rsidRDefault="00571F81" w:rsidP="002B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Начальник управления </w:t>
      </w:r>
    </w:p>
    <w:p w:rsidR="00571F81" w:rsidRPr="00916439" w:rsidRDefault="00571F81" w:rsidP="002B5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>муниципальной собственности                                                         Н.И. Федосеева</w:t>
      </w:r>
    </w:p>
    <w:sectPr w:rsidR="00571F81" w:rsidRPr="00916439" w:rsidSect="005D6C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F81" w:rsidRDefault="00571F81" w:rsidP="001813EF">
      <w:pPr>
        <w:spacing w:after="0" w:line="240" w:lineRule="auto"/>
      </w:pPr>
      <w:r>
        <w:separator/>
      </w:r>
    </w:p>
  </w:endnote>
  <w:endnote w:type="continuationSeparator" w:id="1">
    <w:p w:rsidR="00571F81" w:rsidRDefault="00571F81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F81" w:rsidRDefault="00571F81" w:rsidP="001813EF">
      <w:pPr>
        <w:spacing w:after="0" w:line="240" w:lineRule="auto"/>
      </w:pPr>
      <w:r>
        <w:separator/>
      </w:r>
    </w:p>
  </w:footnote>
  <w:footnote w:type="continuationSeparator" w:id="1">
    <w:p w:rsidR="00571F81" w:rsidRDefault="00571F81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F81" w:rsidRDefault="00571F8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71F81" w:rsidRDefault="00571F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3EF"/>
    <w:rsid w:val="00020F8C"/>
    <w:rsid w:val="00024135"/>
    <w:rsid w:val="0003406B"/>
    <w:rsid w:val="00044FD3"/>
    <w:rsid w:val="000508F6"/>
    <w:rsid w:val="0009236A"/>
    <w:rsid w:val="0009678C"/>
    <w:rsid w:val="000A40BE"/>
    <w:rsid w:val="000B5087"/>
    <w:rsid w:val="00132021"/>
    <w:rsid w:val="00133D11"/>
    <w:rsid w:val="00150D56"/>
    <w:rsid w:val="0016269B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B519C"/>
    <w:rsid w:val="002D2DAD"/>
    <w:rsid w:val="00304F10"/>
    <w:rsid w:val="00321CC1"/>
    <w:rsid w:val="00335C50"/>
    <w:rsid w:val="0033679B"/>
    <w:rsid w:val="00346443"/>
    <w:rsid w:val="0036496B"/>
    <w:rsid w:val="00377A47"/>
    <w:rsid w:val="003832D9"/>
    <w:rsid w:val="00383825"/>
    <w:rsid w:val="00397BF7"/>
    <w:rsid w:val="003A2819"/>
    <w:rsid w:val="003A7151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4F727A"/>
    <w:rsid w:val="00534C05"/>
    <w:rsid w:val="00556423"/>
    <w:rsid w:val="00563EDF"/>
    <w:rsid w:val="00571F81"/>
    <w:rsid w:val="005B2A82"/>
    <w:rsid w:val="005B615C"/>
    <w:rsid w:val="005C0588"/>
    <w:rsid w:val="005D6C35"/>
    <w:rsid w:val="005F73E7"/>
    <w:rsid w:val="00631797"/>
    <w:rsid w:val="00646030"/>
    <w:rsid w:val="00655CC2"/>
    <w:rsid w:val="00660BD2"/>
    <w:rsid w:val="0066137E"/>
    <w:rsid w:val="006631AC"/>
    <w:rsid w:val="006656A3"/>
    <w:rsid w:val="00682943"/>
    <w:rsid w:val="00702634"/>
    <w:rsid w:val="00707EED"/>
    <w:rsid w:val="007618F1"/>
    <w:rsid w:val="007A606E"/>
    <w:rsid w:val="007E5D6F"/>
    <w:rsid w:val="00810116"/>
    <w:rsid w:val="00810BA5"/>
    <w:rsid w:val="00872302"/>
    <w:rsid w:val="00876BE8"/>
    <w:rsid w:val="008A12FD"/>
    <w:rsid w:val="008E18B7"/>
    <w:rsid w:val="00916439"/>
    <w:rsid w:val="009652AB"/>
    <w:rsid w:val="00973402"/>
    <w:rsid w:val="00990941"/>
    <w:rsid w:val="009A3886"/>
    <w:rsid w:val="009A602E"/>
    <w:rsid w:val="009E7253"/>
    <w:rsid w:val="00A0036D"/>
    <w:rsid w:val="00A07DF0"/>
    <w:rsid w:val="00A272AE"/>
    <w:rsid w:val="00A36989"/>
    <w:rsid w:val="00A461EE"/>
    <w:rsid w:val="00A926CF"/>
    <w:rsid w:val="00AA2464"/>
    <w:rsid w:val="00AE4562"/>
    <w:rsid w:val="00B04DB1"/>
    <w:rsid w:val="00B16D26"/>
    <w:rsid w:val="00B573F8"/>
    <w:rsid w:val="00B57427"/>
    <w:rsid w:val="00B70DF1"/>
    <w:rsid w:val="00B726FB"/>
    <w:rsid w:val="00C34A71"/>
    <w:rsid w:val="00C35D3C"/>
    <w:rsid w:val="00C6115F"/>
    <w:rsid w:val="00C71ECE"/>
    <w:rsid w:val="00CC3DAE"/>
    <w:rsid w:val="00D22F01"/>
    <w:rsid w:val="00D276F6"/>
    <w:rsid w:val="00D54938"/>
    <w:rsid w:val="00D9287A"/>
    <w:rsid w:val="00DC3E60"/>
    <w:rsid w:val="00DD1891"/>
    <w:rsid w:val="00E63A2F"/>
    <w:rsid w:val="00E76AF5"/>
    <w:rsid w:val="00EB4266"/>
    <w:rsid w:val="00EF103E"/>
    <w:rsid w:val="00EF23FF"/>
    <w:rsid w:val="00F0281F"/>
    <w:rsid w:val="00F60ADD"/>
    <w:rsid w:val="00F806CE"/>
    <w:rsid w:val="00FA0A95"/>
    <w:rsid w:val="00FE4273"/>
    <w:rsid w:val="00F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13EF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DefaultParagraphFont"/>
    <w:uiPriority w:val="99"/>
    <w:rsid w:val="007E5D6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Typewriter">
    <w:name w:val="HTML Typewriter"/>
    <w:basedOn w:val="DefaultParagraphFont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197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E63A2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C05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">
    <w:name w:val="Символы концевой сноски"/>
    <w:uiPriority w:val="99"/>
    <w:rsid w:val="00397BF7"/>
    <w:rPr>
      <w:vertAlign w:val="superscript"/>
    </w:rPr>
  </w:style>
  <w:style w:type="character" w:customStyle="1" w:styleId="1">
    <w:name w:val="Обычный1"/>
    <w:uiPriority w:val="99"/>
    <w:rsid w:val="00707EED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222</Words>
  <Characters>1267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10</cp:revision>
  <cp:lastPrinted>2026-05-07T06:37:00Z</cp:lastPrinted>
  <dcterms:created xsi:type="dcterms:W3CDTF">2025-11-17T10:34:00Z</dcterms:created>
  <dcterms:modified xsi:type="dcterms:W3CDTF">2026-05-07T06:37:00Z</dcterms:modified>
</cp:coreProperties>
</file>